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D6EF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Henry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(d.1406)</w:t>
      </w:r>
    </w:p>
    <w:p w14:paraId="64229A57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7DDD7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6399A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Oct.1406</w:t>
      </w:r>
      <w:r>
        <w:rPr>
          <w:rFonts w:ascii="Times New Roman" w:hAnsi="Times New Roman" w:cs="Times New Roman"/>
          <w:sz w:val="24"/>
          <w:szCs w:val="24"/>
        </w:rPr>
        <w:tab/>
        <w:t>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1405 -13 p.78)</w:t>
      </w:r>
    </w:p>
    <w:p w14:paraId="4FECA123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EE8D89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8A819" w14:textId="77777777" w:rsidR="00D47F23" w:rsidRDefault="00D47F23" w:rsidP="00D47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549D6C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A087" w14:textId="77777777" w:rsidR="00D47F23" w:rsidRDefault="00D47F23" w:rsidP="009139A6">
      <w:r>
        <w:separator/>
      </w:r>
    </w:p>
  </w:endnote>
  <w:endnote w:type="continuationSeparator" w:id="0">
    <w:p w14:paraId="0F314611" w14:textId="77777777" w:rsidR="00D47F23" w:rsidRDefault="00D47F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7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87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AF0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2039" w14:textId="77777777" w:rsidR="00D47F23" w:rsidRDefault="00D47F23" w:rsidP="009139A6">
      <w:r>
        <w:separator/>
      </w:r>
    </w:p>
  </w:footnote>
  <w:footnote w:type="continuationSeparator" w:id="0">
    <w:p w14:paraId="5920777A" w14:textId="77777777" w:rsidR="00D47F23" w:rsidRDefault="00D47F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0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56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6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2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7F2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CC7AB"/>
  <w15:chartTrackingRefBased/>
  <w15:docId w15:val="{B3B9FD3C-60F5-4A70-B8CD-9333E2D6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2021-12-01T21:45:00Z</dcterms:created>
  <dcterms:modified xsi:type="dcterms:W3CDTF">2021-12-01T21:45:00Z</dcterms:modified>
</cp:coreProperties>
</file>